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B1760" w14:textId="77777777" w:rsidR="00147C0A" w:rsidRDefault="00147C0A" w:rsidP="00147C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RYNGWODE</w:t>
      </w:r>
      <w:r>
        <w:rPr>
          <w:rFonts w:cs="Times New Roman"/>
          <w:szCs w:val="24"/>
        </w:rPr>
        <w:t xml:space="preserve">       (fl.1463)</w:t>
      </w:r>
    </w:p>
    <w:p w14:paraId="256C788C" w14:textId="77777777" w:rsidR="00147C0A" w:rsidRDefault="00147C0A" w:rsidP="00147C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4D594EF4" w14:textId="77777777" w:rsidR="00147C0A" w:rsidRDefault="00147C0A" w:rsidP="00147C0A">
      <w:pPr>
        <w:pStyle w:val="NoSpacing"/>
        <w:jc w:val="both"/>
        <w:rPr>
          <w:rFonts w:cs="Times New Roman"/>
          <w:szCs w:val="24"/>
        </w:rPr>
      </w:pPr>
    </w:p>
    <w:p w14:paraId="7636B40A" w14:textId="77777777" w:rsidR="00147C0A" w:rsidRDefault="00147C0A" w:rsidP="00147C0A">
      <w:pPr>
        <w:pStyle w:val="NoSpacing"/>
        <w:jc w:val="both"/>
        <w:rPr>
          <w:rFonts w:cs="Times New Roman"/>
          <w:szCs w:val="24"/>
        </w:rPr>
      </w:pPr>
    </w:p>
    <w:p w14:paraId="2BA5D5D3" w14:textId="77777777" w:rsidR="00147C0A" w:rsidRDefault="00147C0A" w:rsidP="00147C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 xml:space="preserve">He made a plaint of trespass and taking against John North of </w:t>
      </w:r>
    </w:p>
    <w:p w14:paraId="1408D29A" w14:textId="77777777" w:rsidR="00147C0A" w:rsidRDefault="00147C0A" w:rsidP="00147C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Fordingbridge, Hampshire(q.v.), and William Algar of Sherfield(q.v.).</w:t>
      </w:r>
    </w:p>
    <w:p w14:paraId="31841458" w14:textId="77777777" w:rsidR="00147C0A" w:rsidRDefault="00147C0A" w:rsidP="00147C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B2B05">
          <w:rPr>
            <w:rStyle w:val="Hyperlink"/>
            <w:rFonts w:cs="Times New Roman"/>
            <w:szCs w:val="24"/>
          </w:rPr>
          <w:t>https://waalt.uh.edu/index.php/KB27/807</w:t>
        </w:r>
      </w:hyperlink>
      <w:r>
        <w:rPr>
          <w:rFonts w:cs="Times New Roman"/>
          <w:szCs w:val="24"/>
        </w:rPr>
        <w:t xml:space="preserve"> )</w:t>
      </w:r>
    </w:p>
    <w:p w14:paraId="330D48DD" w14:textId="77777777" w:rsidR="00147C0A" w:rsidRDefault="00147C0A" w:rsidP="00147C0A">
      <w:pPr>
        <w:pStyle w:val="NoSpacing"/>
        <w:jc w:val="both"/>
        <w:rPr>
          <w:rFonts w:cs="Times New Roman"/>
          <w:szCs w:val="24"/>
        </w:rPr>
      </w:pPr>
    </w:p>
    <w:p w14:paraId="1FB11869" w14:textId="77777777" w:rsidR="00147C0A" w:rsidRDefault="00147C0A" w:rsidP="00147C0A">
      <w:pPr>
        <w:pStyle w:val="NoSpacing"/>
        <w:jc w:val="both"/>
        <w:rPr>
          <w:rFonts w:cs="Times New Roman"/>
          <w:szCs w:val="24"/>
        </w:rPr>
      </w:pPr>
    </w:p>
    <w:p w14:paraId="443542F4" w14:textId="6CF0FA04" w:rsidR="00617568" w:rsidRPr="00086E2C" w:rsidRDefault="00147C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October 2025</w:t>
      </w: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5D597" w14:textId="77777777" w:rsidR="00147C0A" w:rsidRDefault="00147C0A" w:rsidP="00086E2C">
      <w:pPr>
        <w:spacing w:after="0" w:line="240" w:lineRule="auto"/>
      </w:pPr>
      <w:r>
        <w:separator/>
      </w:r>
    </w:p>
  </w:endnote>
  <w:endnote w:type="continuationSeparator" w:id="0">
    <w:p w14:paraId="5713189A" w14:textId="77777777" w:rsidR="00147C0A" w:rsidRDefault="00147C0A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5FFD7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7D7CB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>Compilation copywrite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5AEB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73DA" w14:textId="77777777" w:rsidR="00147C0A" w:rsidRDefault="00147C0A" w:rsidP="00086E2C">
      <w:pPr>
        <w:spacing w:after="0" w:line="240" w:lineRule="auto"/>
      </w:pPr>
      <w:r>
        <w:separator/>
      </w:r>
    </w:p>
  </w:footnote>
  <w:footnote w:type="continuationSeparator" w:id="0">
    <w:p w14:paraId="387D1E48" w14:textId="77777777" w:rsidR="00147C0A" w:rsidRDefault="00147C0A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4011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F53E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522CC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C0A"/>
    <w:rsid w:val="00086E2C"/>
    <w:rsid w:val="000A2E7A"/>
    <w:rsid w:val="00147C0A"/>
    <w:rsid w:val="002244B7"/>
    <w:rsid w:val="00314D94"/>
    <w:rsid w:val="00617568"/>
    <w:rsid w:val="006A0014"/>
    <w:rsid w:val="006E68FA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B7113"/>
  <w15:chartTrackingRefBased/>
  <w15:docId w15:val="{7AD85FA8-314E-4FFA-9805-4DB0FDE3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147C0A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147C0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</Template>
  <TotalTime>0</TotalTime>
  <Pages>1</Pages>
  <Words>42</Words>
  <Characters>261</Characters>
  <Application>Microsoft Office Word</Application>
  <DocSecurity>0</DocSecurity>
  <Lines>13</Lines>
  <Paragraphs>8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2025-10-19T06:28:00Z</dcterms:created>
  <dcterms:modified xsi:type="dcterms:W3CDTF">2025-10-19T06:28:00Z</dcterms:modified>
</cp:coreProperties>
</file>